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B7" w:rsidRDefault="003C62B7" w:rsidP="005215FF">
      <w:pPr>
        <w:pStyle w:val="Heading1"/>
        <w:ind w:right="-108"/>
      </w:pPr>
      <w:r>
        <w:t xml:space="preserve">Hospodárska a sociálna rada </w:t>
      </w:r>
    </w:p>
    <w:p w:rsidR="003C62B7" w:rsidRDefault="003C62B7" w:rsidP="005215FF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3C62B7" w:rsidRPr="005713B6" w:rsidRDefault="003C62B7" w:rsidP="005215FF">
      <w:pPr>
        <w:ind w:right="-108"/>
        <w:rPr>
          <w:i/>
        </w:rPr>
      </w:pPr>
      <w:r>
        <w:rPr>
          <w:i/>
        </w:rPr>
        <w:t xml:space="preserve">             Jozef Mihál</w:t>
      </w:r>
    </w:p>
    <w:p w:rsidR="003C62B7" w:rsidRPr="005713B6" w:rsidRDefault="003C62B7" w:rsidP="005215FF">
      <w:pPr>
        <w:ind w:right="-108"/>
        <w:rPr>
          <w:i/>
        </w:rPr>
      </w:pPr>
      <w:r>
        <w:rPr>
          <w:i/>
        </w:rPr>
        <w:t xml:space="preserve">              </w:t>
      </w:r>
      <w:r w:rsidRPr="005713B6">
        <w:rPr>
          <w:i/>
        </w:rPr>
        <w:t>predseda</w:t>
      </w: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  <w:r>
        <w:t xml:space="preserve">                                                                                               Na rokovanie vlády SR</w:t>
      </w:r>
    </w:p>
    <w:p w:rsidR="003C62B7" w:rsidRDefault="003C62B7" w:rsidP="005215FF">
      <w:pPr>
        <w:ind w:right="-108"/>
      </w:pPr>
      <w:r>
        <w:t xml:space="preserve">                                                                                               dňa   27.  10.  2010</w:t>
      </w:r>
    </w:p>
    <w:p w:rsidR="003C62B7" w:rsidRDefault="003C62B7" w:rsidP="005215FF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39754/2010</w:t>
      </w:r>
    </w:p>
    <w:p w:rsidR="003C62B7" w:rsidRDefault="003C62B7" w:rsidP="005215FF">
      <w:pPr>
        <w:ind w:left="4956" w:right="-108" w:firstLine="708"/>
        <w:jc w:val="both"/>
      </w:pPr>
      <w:r>
        <w:t xml:space="preserve">  k bodu  14</w:t>
      </w:r>
    </w:p>
    <w:p w:rsidR="003C62B7" w:rsidRDefault="003C62B7" w:rsidP="005215FF">
      <w:pPr>
        <w:ind w:right="-108"/>
        <w:jc w:val="center"/>
      </w:pPr>
    </w:p>
    <w:p w:rsidR="003C62B7" w:rsidRDefault="003C62B7" w:rsidP="005215FF">
      <w:pPr>
        <w:ind w:right="-108"/>
        <w:jc w:val="center"/>
      </w:pPr>
    </w:p>
    <w:p w:rsidR="003C62B7" w:rsidRDefault="003C62B7" w:rsidP="005215FF">
      <w:pPr>
        <w:ind w:right="-108"/>
        <w:jc w:val="center"/>
      </w:pPr>
    </w:p>
    <w:p w:rsidR="003C62B7" w:rsidRDefault="003C62B7" w:rsidP="005215FF">
      <w:pPr>
        <w:ind w:right="-108"/>
      </w:pPr>
      <w:r>
        <w:t xml:space="preserve">. </w:t>
      </w:r>
    </w:p>
    <w:p w:rsidR="003C62B7" w:rsidRDefault="003C62B7" w:rsidP="005215FF">
      <w:pPr>
        <w:ind w:right="-108"/>
        <w:jc w:val="center"/>
      </w:pPr>
    </w:p>
    <w:p w:rsidR="003C62B7" w:rsidRDefault="003C62B7" w:rsidP="005215FF">
      <w:pPr>
        <w:pStyle w:val="Heading3"/>
        <w:ind w:right="-108"/>
      </w:pPr>
      <w:r>
        <w:t>Stanovisko</w:t>
      </w:r>
    </w:p>
    <w:p w:rsidR="003C62B7" w:rsidRDefault="003C62B7" w:rsidP="005215FF">
      <w:pPr>
        <w:ind w:right="-108"/>
        <w:jc w:val="center"/>
        <w:rPr>
          <w:b/>
        </w:rPr>
      </w:pPr>
      <w:r>
        <w:rPr>
          <w:b/>
        </w:rPr>
        <w:t>k</w:t>
      </w:r>
    </w:p>
    <w:p w:rsidR="003C62B7" w:rsidRDefault="003C62B7" w:rsidP="005215FF">
      <w:pPr>
        <w:jc w:val="center"/>
        <w:rPr>
          <w:rStyle w:val="spanr"/>
          <w:bCs/>
        </w:rPr>
      </w:pPr>
      <w:r w:rsidRPr="005215FF">
        <w:rPr>
          <w:rStyle w:val="spanr"/>
          <w:bCs/>
        </w:rPr>
        <w:t>Návrh</w:t>
      </w:r>
      <w:r>
        <w:rPr>
          <w:rStyle w:val="spanr"/>
          <w:bCs/>
        </w:rPr>
        <w:t>u</w:t>
      </w:r>
      <w:r w:rsidRPr="005215FF">
        <w:rPr>
          <w:rStyle w:val="spanr"/>
          <w:bCs/>
        </w:rPr>
        <w:t xml:space="preserve"> Programu revitalizácie krajiny a integrovaného manažmentu povodí Slovenskej republiky a návrh jeho realizačného projektu 2010</w:t>
      </w:r>
    </w:p>
    <w:p w:rsidR="003C62B7" w:rsidRPr="005215FF" w:rsidRDefault="003C62B7" w:rsidP="005215FF">
      <w:pPr>
        <w:jc w:val="center"/>
      </w:pPr>
    </w:p>
    <w:p w:rsidR="003C62B7" w:rsidRPr="002501F8" w:rsidRDefault="003C62B7" w:rsidP="005215FF">
      <w:pPr>
        <w:jc w:val="both"/>
        <w:rPr>
          <w:b/>
        </w:rPr>
      </w:pPr>
      <w:r>
        <w:rPr>
          <w:bCs/>
        </w:rPr>
        <w:t>Predmetný návrh H</w:t>
      </w:r>
      <w:r w:rsidRPr="00797C02">
        <w:rPr>
          <w:bCs/>
        </w:rPr>
        <w:t>ospodársk</w:t>
      </w:r>
      <w:r>
        <w:rPr>
          <w:bCs/>
        </w:rPr>
        <w:t>a</w:t>
      </w:r>
      <w:r w:rsidRPr="00797C02">
        <w:rPr>
          <w:bCs/>
        </w:rPr>
        <w:t xml:space="preserve"> a sociáln</w:t>
      </w:r>
      <w:r>
        <w:rPr>
          <w:bCs/>
        </w:rPr>
        <w:t>a</w:t>
      </w:r>
      <w:r w:rsidRPr="00797C02">
        <w:rPr>
          <w:bCs/>
        </w:rPr>
        <w:t xml:space="preserve"> </w:t>
      </w:r>
      <w:r>
        <w:rPr>
          <w:bCs/>
        </w:rPr>
        <w:t>rada</w:t>
      </w:r>
      <w:r w:rsidRPr="00797C02">
        <w:rPr>
          <w:bCs/>
        </w:rPr>
        <w:t xml:space="preserve"> SR</w:t>
      </w:r>
      <w:r>
        <w:rPr>
          <w:bCs/>
        </w:rPr>
        <w:t xml:space="preserve"> prerokovala dňa  25. 10. 2010 s nasledovnými závermi:</w:t>
      </w:r>
    </w:p>
    <w:p w:rsidR="003C62B7" w:rsidRPr="00EE1071" w:rsidRDefault="003C62B7" w:rsidP="005215FF">
      <w:pPr>
        <w:jc w:val="both"/>
        <w:rPr>
          <w:b/>
          <w:bCs/>
        </w:rPr>
      </w:pPr>
    </w:p>
    <w:p w:rsidR="003C62B7" w:rsidRDefault="003C62B7" w:rsidP="005215FF">
      <w:pPr>
        <w:jc w:val="both"/>
        <w:rPr>
          <w:b/>
        </w:rPr>
      </w:pPr>
      <w:r>
        <w:rPr>
          <w:b/>
        </w:rPr>
        <w:t>Rada</w:t>
      </w:r>
    </w:p>
    <w:p w:rsidR="003C62B7" w:rsidRPr="00EC6803" w:rsidRDefault="003C62B7" w:rsidP="005215F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B7571">
        <w:rPr>
          <w:rFonts w:ascii="Times New Roman" w:hAnsi="Times New Roman"/>
          <w:b/>
          <w:sz w:val="24"/>
          <w:szCs w:val="24"/>
        </w:rPr>
        <w:t xml:space="preserve">nedospela k dohode z dôvodu </w:t>
      </w:r>
      <w:r>
        <w:rPr>
          <w:rFonts w:ascii="Times New Roman" w:hAnsi="Times New Roman"/>
          <w:b/>
          <w:sz w:val="24"/>
          <w:szCs w:val="24"/>
        </w:rPr>
        <w:t>nesúhlasu AZZZ SR a MPŽPRR SR,</w:t>
      </w:r>
    </w:p>
    <w:p w:rsidR="003C62B7" w:rsidRPr="00EC6803" w:rsidRDefault="003C62B7" w:rsidP="005215F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KOZ SR, RÚZ a ZMOS berú materiál na vedomie s pripomienkami.</w:t>
      </w:r>
    </w:p>
    <w:p w:rsidR="003C62B7" w:rsidRPr="00A418CB" w:rsidRDefault="003C62B7" w:rsidP="005215FF">
      <w:pPr>
        <w:jc w:val="both"/>
        <w:rPr>
          <w:b/>
        </w:rPr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</w:p>
    <w:p w:rsidR="003C62B7" w:rsidRDefault="003C62B7" w:rsidP="005215FF">
      <w:pPr>
        <w:ind w:right="-108"/>
      </w:pPr>
      <w:r>
        <w:t>V Bratislave  27. 10. 2010</w:t>
      </w:r>
    </w:p>
    <w:p w:rsidR="003C62B7" w:rsidRDefault="003C62B7" w:rsidP="005215FF">
      <w:pPr>
        <w:ind w:right="-108"/>
      </w:pPr>
      <w:r>
        <w:t>Za správnosť: Strečková</w:t>
      </w:r>
    </w:p>
    <w:p w:rsidR="003C62B7" w:rsidRDefault="003C62B7"/>
    <w:sectPr w:rsidR="003C62B7" w:rsidSect="00831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55025"/>
    <w:multiLevelType w:val="hybridMultilevel"/>
    <w:tmpl w:val="DB4EE03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F07FA2"/>
    <w:multiLevelType w:val="hybridMultilevel"/>
    <w:tmpl w:val="52CE374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5FF"/>
    <w:rsid w:val="001B7571"/>
    <w:rsid w:val="002501F8"/>
    <w:rsid w:val="0028615A"/>
    <w:rsid w:val="003C62B7"/>
    <w:rsid w:val="004E1B85"/>
    <w:rsid w:val="005215FF"/>
    <w:rsid w:val="005713B6"/>
    <w:rsid w:val="006C712B"/>
    <w:rsid w:val="00797C02"/>
    <w:rsid w:val="0083158E"/>
    <w:rsid w:val="00A418CB"/>
    <w:rsid w:val="00C011B3"/>
    <w:rsid w:val="00EC6803"/>
    <w:rsid w:val="00EE1071"/>
    <w:rsid w:val="00F36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5F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15FF"/>
    <w:pPr>
      <w:keepNext/>
      <w:jc w:val="both"/>
      <w:outlineLvl w:val="0"/>
    </w:pPr>
    <w:rPr>
      <w:i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15FF"/>
    <w:pPr>
      <w:keepNext/>
      <w:jc w:val="center"/>
      <w:outlineLvl w:val="2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5FF"/>
    <w:rPr>
      <w:rFonts w:ascii="Times New Roman" w:hAnsi="Times New Roman" w:cs="Times New Roman"/>
      <w:i/>
      <w:sz w:val="24"/>
      <w:szCs w:val="24"/>
      <w:lang w:eastAsia="sk-SK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215FF"/>
    <w:rPr>
      <w:rFonts w:ascii="Times New Roman" w:hAnsi="Times New Roman" w:cs="Times New Roman"/>
      <w:b/>
      <w:sz w:val="20"/>
      <w:szCs w:val="20"/>
      <w:lang w:eastAsia="sk-SK"/>
    </w:rPr>
  </w:style>
  <w:style w:type="paragraph" w:styleId="ListParagraph">
    <w:name w:val="List Paragraph"/>
    <w:basedOn w:val="Normal"/>
    <w:uiPriority w:val="99"/>
    <w:qFormat/>
    <w:rsid w:val="005215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panr">
    <w:name w:val="span_r"/>
    <w:basedOn w:val="DefaultParagraphFont"/>
    <w:uiPriority w:val="99"/>
    <w:rsid w:val="005215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WKX3UHSAJ2R6-2-245900</_dlc_DocId>
    <_dlc_DocIdUrl xmlns="e60a29af-d413-48d4-bd90-fe9d2a897e4b">
      <Url>https://ovdmasv601/sites/DMS/_layouts/15/DocIdRedir.aspx?ID=WKX3UHSAJ2R6-2-245900</Url>
      <Description>WKX3UHSAJ2R6-2-245900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F8C95-C2FE-4188-81A6-3E22F1E3A7FD}"/>
</file>

<file path=customXml/itemProps2.xml><?xml version="1.0" encoding="utf-8"?>
<ds:datastoreItem xmlns:ds="http://schemas.openxmlformats.org/officeDocument/2006/customXml" ds:itemID="{5AA1241E-8D03-4E92-B85A-AEFEC83D865E}"/>
</file>

<file path=customXml/itemProps3.xml><?xml version="1.0" encoding="utf-8"?>
<ds:datastoreItem xmlns:ds="http://schemas.openxmlformats.org/officeDocument/2006/customXml" ds:itemID="{10242175-65A9-4274-BC67-2ACBF055D854}"/>
</file>

<file path=customXml/itemProps4.xml><?xml version="1.0" encoding="utf-8"?>
<ds:datastoreItem xmlns:ds="http://schemas.openxmlformats.org/officeDocument/2006/customXml" ds:itemID="{114D4379-DEE8-4F89-A321-CC05AB2D827F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132</Words>
  <Characters>755</Characters>
  <Application>Microsoft Office Outlook</Application>
  <DocSecurity>0</DocSecurity>
  <Lines>0</Lines>
  <Paragraphs>0</Paragraphs>
  <ScaleCrop>false</ScaleCrop>
  <Company>MPSVR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Hospodárska a sociálna rada </dc:title>
  <dc:subject/>
  <dc:creator>jaslovska</dc:creator>
  <cp:keywords/>
  <dc:description/>
  <cp:lastModifiedBy>kuklova</cp:lastModifiedBy>
  <cp:revision>2</cp:revision>
  <cp:lastPrinted>2010-10-27T08:43:00Z</cp:lastPrinted>
  <dcterms:created xsi:type="dcterms:W3CDTF">2010-10-27T08:50:00Z</dcterms:created>
  <dcterms:modified xsi:type="dcterms:W3CDTF">2010-10-27T08:50:00Z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46c9a0e9-b63e-412c-99de-584f39ff6dd5</vt:lpwstr>
  </property>
</Properties>
</file>